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D53C07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D53C07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D53C0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D53C0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D53C0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D53C0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D53C0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D53C07">
        <w:rPr>
          <w:b w:val="0"/>
        </w:rPr>
        <w:t xml:space="preserve"> 69/2307-21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D53C07" w:rsidP="00232C8F">
            <w:r>
              <w:t>Секретарь учебной части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D53C07" w:rsidP="00232C8F">
            <w:r>
              <w:t>26426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D53C07" w:rsidRPr="00D53C07">
        <w:rPr>
          <w:rStyle w:val="aa"/>
        </w:rPr>
        <w:t xml:space="preserve"> Учебно-вспомогательный персонал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D53C07" w:rsidRPr="00D53C07">
        <w:rPr>
          <w:rStyle w:val="aa"/>
        </w:rPr>
        <w:t>2;  69/2307-21, 70/2307-21А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D53C07" w:rsidRPr="00D53C07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D53C07" w:rsidP="00BA30DE">
            <w:pPr>
              <w:jc w:val="center"/>
            </w:pPr>
            <w:r>
              <w:t>3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D53C07" w:rsidP="00BA30DE">
            <w:pPr>
              <w:jc w:val="center"/>
            </w:pPr>
            <w:r>
              <w:t>6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D53C07" w:rsidP="00BA30DE">
            <w:pPr>
              <w:jc w:val="center"/>
            </w:pPr>
            <w:r>
              <w:t>6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D53C07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D53C07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D53C07" w:rsidP="00BA30DE">
            <w:pPr>
              <w:jc w:val="center"/>
            </w:pPr>
            <w:r>
              <w:t>148-936-563 18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D53C0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D53C07" w:rsidRDefault="00D53C07" w:rsidP="00BA30DE">
            <w:pPr>
              <w:jc w:val="center"/>
            </w:pPr>
            <w:r>
              <w:t>137-981-248 00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53C07" w:rsidRPr="00D15B1E" w:rsidRDefault="00D53C07" w:rsidP="00AD14A4">
            <w:pPr>
              <w:rPr>
                <w:rStyle w:val="a7"/>
              </w:rPr>
            </w:pPr>
          </w:p>
        </w:tc>
      </w:tr>
      <w:tr w:rsidR="00D53C0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D53C07" w:rsidRDefault="00D53C07" w:rsidP="00BA30DE">
            <w:pPr>
              <w:jc w:val="center"/>
            </w:pPr>
            <w:r>
              <w:t>194-911-330 86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53C07" w:rsidRPr="00D15B1E" w:rsidRDefault="00D53C07" w:rsidP="00AD14A4">
            <w:pPr>
              <w:rPr>
                <w:rStyle w:val="a7"/>
              </w:rPr>
            </w:pPr>
          </w:p>
        </w:tc>
      </w:tr>
      <w:tr w:rsidR="00D53C0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D53C07" w:rsidRDefault="00D53C07" w:rsidP="00BA30DE">
            <w:pPr>
              <w:jc w:val="center"/>
            </w:pPr>
            <w:r>
              <w:t>034-372-471 39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53C07" w:rsidRPr="00D15B1E" w:rsidRDefault="00D53C07" w:rsidP="00AD14A4">
            <w:pPr>
              <w:rPr>
                <w:rStyle w:val="a7"/>
              </w:rPr>
            </w:pPr>
          </w:p>
        </w:tc>
      </w:tr>
      <w:tr w:rsidR="00D53C0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D53C07" w:rsidRDefault="00D53C07" w:rsidP="00BA30DE">
            <w:pPr>
              <w:jc w:val="center"/>
            </w:pPr>
            <w:r>
              <w:t>185-301-848 69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53C07" w:rsidRPr="00D15B1E" w:rsidRDefault="00D53C07" w:rsidP="00AD14A4">
            <w:pPr>
              <w:rPr>
                <w:rStyle w:val="a7"/>
              </w:rPr>
            </w:pPr>
          </w:p>
        </w:tc>
      </w:tr>
      <w:tr w:rsidR="00D53C0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D53C07" w:rsidRDefault="00D53C07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53C07" w:rsidRPr="00D15B1E" w:rsidRDefault="00D53C07" w:rsidP="00AD14A4">
            <w:pPr>
              <w:rPr>
                <w:rStyle w:val="a7"/>
              </w:rPr>
            </w:pPr>
          </w:p>
        </w:tc>
      </w:tr>
      <w:tr w:rsidR="00D53C0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D53C07" w:rsidRDefault="00D53C07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53C07" w:rsidRPr="00D15B1E" w:rsidRDefault="00D53C07" w:rsidP="00AD14A4">
            <w:pPr>
              <w:rPr>
                <w:rStyle w:val="a7"/>
              </w:rPr>
            </w:pPr>
          </w:p>
        </w:tc>
      </w:tr>
      <w:tr w:rsidR="00D53C0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D53C07" w:rsidRDefault="00D53C07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53C07" w:rsidRPr="00D15B1E" w:rsidRDefault="00D53C07" w:rsidP="00AD14A4">
            <w:pPr>
              <w:rPr>
                <w:rStyle w:val="a7"/>
              </w:rPr>
            </w:pPr>
          </w:p>
        </w:tc>
      </w:tr>
      <w:tr w:rsidR="00D53C0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D53C07" w:rsidRDefault="00D53C07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53C07" w:rsidRPr="00D15B1E" w:rsidRDefault="00D53C07" w:rsidP="00AD14A4">
            <w:pPr>
              <w:rPr>
                <w:rStyle w:val="a7"/>
              </w:rPr>
            </w:pPr>
          </w:p>
        </w:tc>
      </w:tr>
      <w:tr w:rsidR="00D53C0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D53C07" w:rsidRDefault="00D53C07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53C07" w:rsidRPr="00D15B1E" w:rsidRDefault="00D53C07" w:rsidP="00AD14A4">
            <w:pPr>
              <w:rPr>
                <w:rStyle w:val="a7"/>
              </w:rPr>
            </w:pPr>
          </w:p>
        </w:tc>
      </w:tr>
      <w:tr w:rsidR="00D53C0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D53C07" w:rsidRDefault="00D53C07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53C07" w:rsidRPr="00D15B1E" w:rsidRDefault="00D53C07" w:rsidP="00AD14A4">
            <w:pPr>
              <w:rPr>
                <w:rStyle w:val="a7"/>
              </w:rPr>
            </w:pPr>
          </w:p>
        </w:tc>
      </w:tr>
      <w:tr w:rsidR="00D53C0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D53C07" w:rsidRDefault="00D53C07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53C07" w:rsidRPr="00D15B1E" w:rsidRDefault="00D53C07" w:rsidP="00AD14A4">
            <w:pPr>
              <w:rPr>
                <w:rStyle w:val="a7"/>
              </w:rPr>
            </w:pPr>
          </w:p>
        </w:tc>
      </w:tr>
      <w:tr w:rsidR="00D53C0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D53C07" w:rsidRDefault="00D53C07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53C07" w:rsidRPr="00D15B1E" w:rsidRDefault="00D53C07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D53C07" w:rsidRPr="00D53C07">
        <w:rPr>
          <w:rStyle w:val="aa"/>
        </w:rPr>
        <w:t xml:space="preserve"> ПК, принтер, сканер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D53C07" w:rsidRPr="00D53C07">
        <w:rPr>
          <w:rStyle w:val="aa"/>
        </w:rPr>
        <w:t xml:space="preserve"> Канцелярские принадлежности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8B1009" w:rsidRDefault="008B1009" w:rsidP="00AD14A4">
      <w:pPr>
        <w:rPr>
          <w:rStyle w:val="a7"/>
        </w:rPr>
      </w:pPr>
    </w:p>
    <w:p w:rsidR="008B1009" w:rsidRDefault="008B1009" w:rsidP="00AD14A4">
      <w:pPr>
        <w:rPr>
          <w:rStyle w:val="a7"/>
        </w:rPr>
      </w:pPr>
    </w:p>
    <w:p w:rsidR="008B1009" w:rsidRPr="00D15B1E" w:rsidRDefault="008B1009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738E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738E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738E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738E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738E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738E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738E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738E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738E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738E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738E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738E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738E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738E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738E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738E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738E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738E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738E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738E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738E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738E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738E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738E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7738E4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738E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738E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738E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738E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738E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738E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738E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738E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738E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738E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738E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738E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7738E4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738E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738E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738E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738E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738E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738E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7738E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7738E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53C0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53C0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53C0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53C0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53C0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53C0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53C07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7738E4" w:rsidRPr="007738E4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7738E4" w:rsidRPr="007738E4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D53C07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D53C07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D53C07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D53C0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D53C07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D53C07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D53C0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D53C07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D53C07" w:rsidRPr="00D53C07" w:rsidTr="00D53C0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</w:tr>
      <w:tr w:rsidR="00D53C07" w:rsidRPr="00D53C07" w:rsidTr="00D53C0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(дата)</w:t>
            </w:r>
          </w:p>
        </w:tc>
      </w:tr>
      <w:tr w:rsidR="00D53C07" w:rsidRPr="00D53C07" w:rsidTr="00D53C0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</w:tr>
      <w:tr w:rsidR="00D53C07" w:rsidRPr="00D53C07" w:rsidTr="00D53C0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(дата)</w:t>
            </w:r>
          </w:p>
        </w:tc>
      </w:tr>
      <w:tr w:rsidR="00D53C07" w:rsidRPr="00D53C07" w:rsidTr="00D53C0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</w:tr>
      <w:tr w:rsidR="00D53C07" w:rsidRPr="00D53C07" w:rsidTr="00D53C0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(дата)</w:t>
            </w:r>
          </w:p>
        </w:tc>
      </w:tr>
      <w:tr w:rsidR="00D53C07" w:rsidRPr="00D53C07" w:rsidTr="00D53C0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</w:tr>
      <w:tr w:rsidR="00D53C07" w:rsidRPr="00D53C07" w:rsidTr="00D53C0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(дата)</w:t>
            </w:r>
          </w:p>
        </w:tc>
      </w:tr>
      <w:tr w:rsidR="00D53C07" w:rsidRPr="00D53C07" w:rsidTr="00D53C0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</w:tr>
      <w:tr w:rsidR="00D53C07" w:rsidRPr="00D53C07" w:rsidTr="00D53C0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(дата)</w:t>
            </w:r>
          </w:p>
        </w:tc>
      </w:tr>
      <w:tr w:rsidR="00D53C07" w:rsidRPr="00D53C07" w:rsidTr="00D53C0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</w:tr>
      <w:tr w:rsidR="00D53C07" w:rsidRPr="00D53C07" w:rsidTr="00D53C0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(дата)</w:t>
            </w:r>
          </w:p>
        </w:tc>
      </w:tr>
      <w:tr w:rsidR="00D53C07" w:rsidRPr="00D53C07" w:rsidTr="00D53C0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</w:tr>
      <w:tr w:rsidR="00D53C07" w:rsidRPr="00D53C07" w:rsidTr="00D53C0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C46DC0" w:rsidTr="00C46DC0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C46DC0" w:rsidRDefault="00C46DC0" w:rsidP="003C5C39">
            <w:pPr>
              <w:pStyle w:val="a8"/>
            </w:pPr>
            <w:r w:rsidRPr="00C46DC0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C46DC0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C46DC0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C46DC0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C46DC0" w:rsidRDefault="00C46DC0" w:rsidP="003C5C39">
            <w:pPr>
              <w:pStyle w:val="a8"/>
            </w:pPr>
            <w:r w:rsidRPr="00C46DC0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C46DC0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C46DC0" w:rsidRDefault="007738E4" w:rsidP="003C5C39">
            <w:pPr>
              <w:pStyle w:val="a8"/>
            </w:pPr>
            <w:r>
              <w:t>18.02.2022</w:t>
            </w:r>
          </w:p>
        </w:tc>
      </w:tr>
      <w:tr w:rsidR="00EF07A3" w:rsidRPr="00C46DC0" w:rsidTr="00C46DC0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C46DC0" w:rsidRDefault="00C46DC0" w:rsidP="003C5C39">
            <w:pPr>
              <w:pStyle w:val="a8"/>
              <w:rPr>
                <w:b/>
                <w:vertAlign w:val="superscript"/>
              </w:rPr>
            </w:pPr>
            <w:r w:rsidRPr="00C46DC0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C46DC0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C46DC0" w:rsidRDefault="00C46DC0" w:rsidP="00EF07A3">
            <w:pPr>
              <w:pStyle w:val="a8"/>
              <w:rPr>
                <w:b/>
                <w:vertAlign w:val="superscript"/>
              </w:rPr>
            </w:pPr>
            <w:r w:rsidRPr="00C46DC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C46DC0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C46DC0" w:rsidRDefault="00C46DC0" w:rsidP="00EF07A3">
            <w:pPr>
              <w:pStyle w:val="a8"/>
              <w:rPr>
                <w:b/>
                <w:vertAlign w:val="superscript"/>
              </w:rPr>
            </w:pPr>
            <w:r w:rsidRPr="00C46DC0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C46DC0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C46DC0" w:rsidRDefault="00C46DC0" w:rsidP="00EF07A3">
            <w:pPr>
              <w:pStyle w:val="a8"/>
              <w:rPr>
                <w:vertAlign w:val="superscript"/>
              </w:rPr>
            </w:pPr>
            <w:r w:rsidRPr="00C46DC0">
              <w:rPr>
                <w:vertAlign w:val="superscript"/>
              </w:rPr>
              <w:t>(дата)</w:t>
            </w:r>
          </w:p>
        </w:tc>
      </w:tr>
      <w:tr w:rsidR="00C46DC0" w:rsidRPr="00C46DC0" w:rsidTr="00C46DC0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6DC0" w:rsidRPr="00C46DC0" w:rsidRDefault="00C46DC0" w:rsidP="003C5C39">
            <w:pPr>
              <w:pStyle w:val="a8"/>
            </w:pPr>
            <w:r w:rsidRPr="00C46DC0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46DC0" w:rsidRPr="00C46DC0" w:rsidRDefault="00C46DC0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6DC0" w:rsidRPr="00C46DC0" w:rsidRDefault="00C46DC0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46DC0" w:rsidRPr="00C46DC0" w:rsidRDefault="00C46DC0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6DC0" w:rsidRPr="00C46DC0" w:rsidRDefault="00C46DC0" w:rsidP="00EF07A3">
            <w:pPr>
              <w:pStyle w:val="a8"/>
            </w:pPr>
            <w:r w:rsidRPr="00C46DC0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46DC0" w:rsidRPr="00C46DC0" w:rsidRDefault="00C46DC0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6DC0" w:rsidRPr="00C46DC0" w:rsidRDefault="007738E4" w:rsidP="00EF07A3">
            <w:pPr>
              <w:pStyle w:val="a8"/>
            </w:pPr>
            <w:r>
              <w:t>18.02.2022</w:t>
            </w:r>
          </w:p>
        </w:tc>
      </w:tr>
      <w:tr w:rsidR="00C46DC0" w:rsidRPr="00C46DC0" w:rsidTr="00C46DC0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C46DC0" w:rsidRPr="00C46DC0" w:rsidRDefault="00C46DC0" w:rsidP="003C5C39">
            <w:pPr>
              <w:pStyle w:val="a8"/>
              <w:rPr>
                <w:vertAlign w:val="superscript"/>
              </w:rPr>
            </w:pPr>
            <w:r w:rsidRPr="00C46DC0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C46DC0" w:rsidRPr="00C46DC0" w:rsidRDefault="00C46DC0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C46DC0" w:rsidRPr="00C46DC0" w:rsidRDefault="00C46DC0" w:rsidP="00EF07A3">
            <w:pPr>
              <w:pStyle w:val="a8"/>
              <w:rPr>
                <w:vertAlign w:val="superscript"/>
              </w:rPr>
            </w:pPr>
            <w:r w:rsidRPr="00C46DC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C46DC0" w:rsidRPr="00C46DC0" w:rsidRDefault="00C46DC0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C46DC0" w:rsidRPr="00C46DC0" w:rsidRDefault="00C46DC0" w:rsidP="00EF07A3">
            <w:pPr>
              <w:pStyle w:val="a8"/>
              <w:rPr>
                <w:vertAlign w:val="superscript"/>
              </w:rPr>
            </w:pPr>
            <w:r w:rsidRPr="00C46DC0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C46DC0" w:rsidRPr="00C46DC0" w:rsidRDefault="00C46DC0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C46DC0" w:rsidRPr="00C46DC0" w:rsidRDefault="00C46DC0" w:rsidP="00EF07A3">
            <w:pPr>
              <w:pStyle w:val="a8"/>
              <w:rPr>
                <w:vertAlign w:val="superscript"/>
              </w:rPr>
            </w:pPr>
            <w:r w:rsidRPr="00C46DC0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D53C0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D53C0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D53C07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D53C07" w:rsidRPr="00D53C07" w:rsidTr="00D53C0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</w:tr>
      <w:tr w:rsidR="00D53C07" w:rsidRPr="00D53C07" w:rsidTr="00D53C0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53C07" w:rsidRPr="00D53C07" w:rsidRDefault="00D53C07" w:rsidP="00EF07A3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(дата)</w:t>
            </w:r>
          </w:p>
        </w:tc>
      </w:tr>
      <w:tr w:rsidR="00D53C07" w:rsidRPr="00D53C07" w:rsidTr="00D53C0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</w:tr>
      <w:tr w:rsidR="00D53C07" w:rsidRPr="00D53C07" w:rsidTr="00D53C0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53C07" w:rsidRPr="00D53C07" w:rsidRDefault="00D53C07" w:rsidP="00EF07A3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(дата)</w:t>
            </w:r>
          </w:p>
        </w:tc>
      </w:tr>
      <w:tr w:rsidR="00D53C07" w:rsidRPr="00D53C07" w:rsidTr="00D53C0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</w:tr>
      <w:tr w:rsidR="00D53C07" w:rsidRPr="00D53C07" w:rsidTr="00D53C0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53C07" w:rsidRPr="00D53C07" w:rsidRDefault="00D53C07" w:rsidP="00EF07A3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(дата)</w:t>
            </w:r>
          </w:p>
        </w:tc>
      </w:tr>
      <w:tr w:rsidR="00D53C07" w:rsidRPr="00D53C07" w:rsidTr="00D53C0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</w:tr>
      <w:tr w:rsidR="00D53C07" w:rsidRPr="00D53C07" w:rsidTr="00D53C0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53C07" w:rsidRPr="00D53C07" w:rsidRDefault="00D53C07" w:rsidP="00EF07A3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(дата)</w:t>
            </w:r>
          </w:p>
        </w:tc>
      </w:tr>
      <w:tr w:rsidR="00D53C07" w:rsidRPr="00D53C07" w:rsidTr="00D53C0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</w:tr>
      <w:tr w:rsidR="00D53C07" w:rsidRPr="00D53C07" w:rsidTr="00D53C0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53C07" w:rsidRPr="00D53C07" w:rsidRDefault="00D53C07" w:rsidP="00EF07A3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(дата)</w:t>
            </w:r>
          </w:p>
        </w:tc>
      </w:tr>
      <w:tr w:rsidR="00D53C07" w:rsidRPr="00D53C07" w:rsidTr="00D53C0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</w:tr>
      <w:tr w:rsidR="00D53C07" w:rsidRPr="00D53C07" w:rsidTr="00D53C0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53C07" w:rsidRPr="00D53C07" w:rsidRDefault="00D53C07" w:rsidP="00EF07A3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(дата)</w:t>
            </w:r>
          </w:p>
        </w:tc>
      </w:tr>
      <w:tr w:rsidR="00D53C07" w:rsidRPr="00D53C07" w:rsidTr="00D53C0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</w:tr>
      <w:tr w:rsidR="00D53C07" w:rsidRPr="00D53C07" w:rsidTr="00D53C0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53C07" w:rsidRPr="00D53C07" w:rsidRDefault="00D53C07" w:rsidP="00EF07A3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(дата)</w:t>
            </w:r>
          </w:p>
        </w:tc>
      </w:tr>
      <w:tr w:rsidR="00D53C07" w:rsidRPr="00D53C07" w:rsidTr="00D53C0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</w:tr>
      <w:tr w:rsidR="00D53C07" w:rsidRPr="00D53C07" w:rsidTr="00D53C0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53C07" w:rsidRPr="00D53C07" w:rsidRDefault="00D53C07" w:rsidP="00EF07A3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(дата)</w:t>
            </w:r>
          </w:p>
        </w:tc>
      </w:tr>
      <w:tr w:rsidR="00D53C07" w:rsidRPr="00D53C07" w:rsidTr="00D53C0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</w:tr>
      <w:tr w:rsidR="00D53C07" w:rsidRPr="00D53C07" w:rsidTr="00D53C0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53C07" w:rsidRPr="00D53C07" w:rsidRDefault="00D53C07" w:rsidP="00EF07A3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(дата)</w:t>
            </w:r>
          </w:p>
        </w:tc>
      </w:tr>
      <w:tr w:rsidR="00D53C07" w:rsidRPr="00D53C07" w:rsidTr="00D53C0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</w:tr>
      <w:tr w:rsidR="00D53C07" w:rsidRPr="00D53C07" w:rsidTr="00D53C0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53C07" w:rsidRPr="00D53C07" w:rsidRDefault="00D53C07" w:rsidP="00EF07A3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(дата)</w:t>
            </w:r>
          </w:p>
        </w:tc>
      </w:tr>
      <w:tr w:rsidR="00D53C07" w:rsidRPr="00D53C07" w:rsidTr="00D53C0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</w:tr>
      <w:tr w:rsidR="00D53C07" w:rsidRPr="00D53C07" w:rsidTr="00D53C0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53C07" w:rsidRPr="00D53C07" w:rsidRDefault="00D53C07" w:rsidP="00EF07A3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(дата)</w:t>
            </w:r>
          </w:p>
        </w:tc>
      </w:tr>
      <w:tr w:rsidR="00D53C07" w:rsidRPr="00D53C07" w:rsidTr="00D53C0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C07" w:rsidRPr="00D53C07" w:rsidRDefault="00D53C07" w:rsidP="004E51DC">
            <w:pPr>
              <w:pStyle w:val="a8"/>
            </w:pPr>
          </w:p>
        </w:tc>
      </w:tr>
      <w:tr w:rsidR="00D53C07" w:rsidRPr="00D53C07" w:rsidTr="00D53C0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53C07" w:rsidRPr="00D53C07" w:rsidRDefault="00D53C07" w:rsidP="00EF07A3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53C07" w:rsidRPr="00D53C07" w:rsidRDefault="00D53C07" w:rsidP="004E51DC">
            <w:pPr>
              <w:pStyle w:val="a8"/>
              <w:rPr>
                <w:vertAlign w:val="superscript"/>
              </w:rPr>
            </w:pPr>
            <w:r w:rsidRPr="00D53C07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D53C0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69/2307-21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7738E4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7738E4" w:rsidRPr="007738E4">
            <w:rPr>
              <w:rStyle w:val="ad"/>
              <w:noProof/>
              <w:sz w:val="20"/>
            </w:rPr>
            <w:t>4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2;  69/2307-21, 70/2307-21А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Учебно-вспомогательный персонал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6426 "/>
    <w:docVar w:name="codeok " w:val="    "/>
    <w:docVar w:name="col18" w:val=" 0 "/>
    <w:docVar w:name="colanal" w:val="  Отсутствуют"/>
    <w:docVar w:name="colrab" w:val=" 3 "/>
    <w:docVar w:name="colrab_anal" w:val=" 6 "/>
    <w:docVar w:name="colraball" w:val="    "/>
    <w:docVar w:name="colwom" w:val=" 3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69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69/2307-21 "/>
    <w:docVar w:name="oborud" w:val=" ПК, принтер, сканер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00E3424E6E5F46658CA7BBA1D0D67CA1"/>
    <w:docVar w:name="rm_id" w:val="6681"/>
    <w:docVar w:name="rm_name" w:val="                                          "/>
    <w:docVar w:name="rm_number" w:val=" 69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80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6815"/>
    <w:rsid w:val="0005566C"/>
    <w:rsid w:val="000860ED"/>
    <w:rsid w:val="000905BE"/>
    <w:rsid w:val="000A7A57"/>
    <w:rsid w:val="000C3E19"/>
    <w:rsid w:val="000D1F5B"/>
    <w:rsid w:val="00106246"/>
    <w:rsid w:val="00110025"/>
    <w:rsid w:val="001429B1"/>
    <w:rsid w:val="00145419"/>
    <w:rsid w:val="001456F8"/>
    <w:rsid w:val="0015635F"/>
    <w:rsid w:val="001607C8"/>
    <w:rsid w:val="001648BE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92428"/>
    <w:rsid w:val="003B0826"/>
    <w:rsid w:val="003C24DB"/>
    <w:rsid w:val="003C5C39"/>
    <w:rsid w:val="0040104A"/>
    <w:rsid w:val="00402CAC"/>
    <w:rsid w:val="00411125"/>
    <w:rsid w:val="00444410"/>
    <w:rsid w:val="00481C22"/>
    <w:rsid w:val="00494C94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E6132"/>
    <w:rsid w:val="005F6B08"/>
    <w:rsid w:val="00676220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38E4"/>
    <w:rsid w:val="00776AA2"/>
    <w:rsid w:val="007A4C5E"/>
    <w:rsid w:val="007D1852"/>
    <w:rsid w:val="007D2CEA"/>
    <w:rsid w:val="007E5490"/>
    <w:rsid w:val="00835248"/>
    <w:rsid w:val="00867829"/>
    <w:rsid w:val="00883461"/>
    <w:rsid w:val="00896CCB"/>
    <w:rsid w:val="008B1009"/>
    <w:rsid w:val="008E4D46"/>
    <w:rsid w:val="008E68DE"/>
    <w:rsid w:val="008E70C1"/>
    <w:rsid w:val="0090588D"/>
    <w:rsid w:val="0092778A"/>
    <w:rsid w:val="00967790"/>
    <w:rsid w:val="0098630F"/>
    <w:rsid w:val="009B024D"/>
    <w:rsid w:val="009D30DB"/>
    <w:rsid w:val="00A100AB"/>
    <w:rsid w:val="00A12349"/>
    <w:rsid w:val="00A204F5"/>
    <w:rsid w:val="00A7346C"/>
    <w:rsid w:val="00A87B75"/>
    <w:rsid w:val="00A91908"/>
    <w:rsid w:val="00AA4551"/>
    <w:rsid w:val="00AA46ED"/>
    <w:rsid w:val="00AA4DCC"/>
    <w:rsid w:val="00AD14A4"/>
    <w:rsid w:val="00AD7C32"/>
    <w:rsid w:val="00AE3832"/>
    <w:rsid w:val="00AF796F"/>
    <w:rsid w:val="00B04F25"/>
    <w:rsid w:val="00BA30DE"/>
    <w:rsid w:val="00BA5029"/>
    <w:rsid w:val="00BC2F3C"/>
    <w:rsid w:val="00C02721"/>
    <w:rsid w:val="00C03F4A"/>
    <w:rsid w:val="00C46DC0"/>
    <w:rsid w:val="00C51624"/>
    <w:rsid w:val="00CB0141"/>
    <w:rsid w:val="00CE3307"/>
    <w:rsid w:val="00D04A64"/>
    <w:rsid w:val="00D15B1E"/>
    <w:rsid w:val="00D53C07"/>
    <w:rsid w:val="00D76DF8"/>
    <w:rsid w:val="00DB1272"/>
    <w:rsid w:val="00DB5302"/>
    <w:rsid w:val="00DD6B1F"/>
    <w:rsid w:val="00E124F4"/>
    <w:rsid w:val="00E32624"/>
    <w:rsid w:val="00E36337"/>
    <w:rsid w:val="00E43EDA"/>
    <w:rsid w:val="00EB72AD"/>
    <w:rsid w:val="00EC37A1"/>
    <w:rsid w:val="00EF07A3"/>
    <w:rsid w:val="00EF3DC4"/>
    <w:rsid w:val="00F31AF6"/>
    <w:rsid w:val="00F32BB6"/>
    <w:rsid w:val="00F76072"/>
    <w:rsid w:val="00F80CCA"/>
    <w:rsid w:val="00FB001B"/>
    <w:rsid w:val="00FB24BF"/>
    <w:rsid w:val="00FD0BA7"/>
    <w:rsid w:val="00FD2BA8"/>
    <w:rsid w:val="00FD5CB6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4</Pages>
  <Words>948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5</cp:revision>
  <dcterms:created xsi:type="dcterms:W3CDTF">2022-02-16T09:00:00Z</dcterms:created>
  <dcterms:modified xsi:type="dcterms:W3CDTF">2022-02-18T08:24:00Z</dcterms:modified>
</cp:coreProperties>
</file>